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92" w:rsidRDefault="00C15B92" w:rsidP="00774CD8">
      <w:pPr>
        <w:spacing w:after="0"/>
        <w:jc w:val="center"/>
        <w:rPr>
          <w:rFonts w:ascii="Times New Roman" w:hAnsi="Times New Roman"/>
          <w:b/>
        </w:rPr>
      </w:pPr>
      <w:r w:rsidRPr="00774CD8">
        <w:rPr>
          <w:rFonts w:ascii="Times New Roman" w:hAnsi="Times New Roman"/>
          <w:b/>
        </w:rPr>
        <w:t>201</w:t>
      </w:r>
      <w:r>
        <w:rPr>
          <w:rFonts w:ascii="Times New Roman" w:hAnsi="Times New Roman"/>
          <w:b/>
        </w:rPr>
        <w:t>..</w:t>
      </w:r>
      <w:r w:rsidRPr="00774CD8">
        <w:rPr>
          <w:rFonts w:ascii="Times New Roman" w:hAnsi="Times New Roman"/>
          <w:b/>
        </w:rPr>
        <w:t>/2</w:t>
      </w:r>
      <w:r>
        <w:rPr>
          <w:rFonts w:ascii="Times New Roman" w:hAnsi="Times New Roman"/>
          <w:b/>
        </w:rPr>
        <w:t xml:space="preserve">01.. EĞİTİM ÖĞRETİM YILI ………………ORTAOKULU </w:t>
      </w:r>
    </w:p>
    <w:p w:rsidR="00C15B92" w:rsidRPr="00774CD8" w:rsidRDefault="00C15B92" w:rsidP="00774CD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BİLİM UYGULAMALARI </w:t>
      </w:r>
      <w:r w:rsidRPr="00774CD8">
        <w:rPr>
          <w:rFonts w:ascii="Times New Roman" w:hAnsi="Times New Roman"/>
          <w:b/>
        </w:rPr>
        <w:t xml:space="preserve"> DERSİ 7</w:t>
      </w:r>
      <w:r>
        <w:rPr>
          <w:rFonts w:ascii="Times New Roman" w:hAnsi="Times New Roman"/>
          <w:b/>
        </w:rPr>
        <w:t>. SINIF 1.DÖNEM 1</w:t>
      </w:r>
      <w:r w:rsidRPr="00774CD8">
        <w:rPr>
          <w:rFonts w:ascii="Times New Roman" w:hAnsi="Times New Roman"/>
          <w:b/>
        </w:rPr>
        <w:t>.YAZILI</w:t>
      </w:r>
    </w:p>
    <w:p w:rsidR="00C15B92" w:rsidRDefault="00C15B92" w:rsidP="00774CD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Adı soyadı: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No: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Sınıf: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3"/>
        <w:gridCol w:w="5343"/>
      </w:tblGrid>
      <w:tr w:rsidR="00C15B92" w:rsidRPr="00790483" w:rsidTr="00790483">
        <w:tc>
          <w:tcPr>
            <w:tcW w:w="5343" w:type="dxa"/>
          </w:tcPr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1-)Aşağıdaki kulak şeklinde numaralandırılmış kısımların isimlerini tabloya yazınız. (15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7" o:spid="_x0000_i1025" type="#_x0000_t75" style="width:253.5pt;height:183.75pt;visibility:visible">
                  <v:imagedata r:id="rId5" o:title=""/>
                </v:shape>
              </w:pic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845"/>
              <w:gridCol w:w="4215"/>
            </w:tblGrid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Kısım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İsmi</w:t>
                  </w: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1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2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3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4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5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15B92" w:rsidRPr="00790483" w:rsidTr="00790483">
              <w:tc>
                <w:tcPr>
                  <w:tcW w:w="84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6</w:t>
                  </w:r>
                </w:p>
              </w:tc>
              <w:tc>
                <w:tcPr>
                  <w:tcW w:w="4215" w:type="dxa"/>
                  <w:tcBorders>
                    <w:top w:val="single" w:sz="24" w:space="0" w:color="FF0066"/>
                    <w:left w:val="single" w:sz="24" w:space="0" w:color="FF0066"/>
                    <w:bottom w:val="single" w:sz="24" w:space="0" w:color="FF0066"/>
                    <w:right w:val="single" w:sz="24" w:space="0" w:color="FF0066"/>
                  </w:tcBorders>
                  <w:shd w:val="clear" w:color="auto" w:fill="FFDDEB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2-)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noProof/>
                <w:lang w:eastAsia="tr-TR"/>
              </w:rPr>
              <w:pict>
                <v:shape id="Resim 15" o:spid="_x0000_i1026" type="#_x0000_t75" style="width:242.25pt;height:171.75pt;visibility:visible">
                  <v:imagedata r:id="rId6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Yukarıda resmi verilen göz ile ilgili cümlelerdeki boşlukları uygun şekilde tamamlayınız. (15 PUAN)</w:t>
            </w: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>………………, ışığın ilk kırıldığı yerdir.</w:t>
            </w:r>
          </w:p>
          <w:p w:rsidR="00C15B92" w:rsidRPr="00790483" w:rsidRDefault="00C15B92" w:rsidP="0079048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>Göze rengini veren kısma ………………….... denir.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>Sarı benekte cismin ………….görüntüsü oluşur.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>Gözün en dış kısmında ………………tabaka , en iç kısmında ise …………… tabaka bulunur.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>……………….., ışığı bir noktada toplayarak kırar.</w:t>
            </w:r>
          </w:p>
          <w:p w:rsidR="00C15B92" w:rsidRPr="00790483" w:rsidRDefault="00C15B92" w:rsidP="00790483">
            <w:pPr>
              <w:pStyle w:val="ListParagraph"/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>İris, ………….. büyütüp küçülterek göze girecek ışık miktarını ayarlar.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noProof/>
                <w:lang w:eastAsia="tr-TR"/>
              </w:rPr>
              <w:pict>
                <v:shape id="Resim 17" o:spid="_x0000_i1027" type="#_x0000_t75" style="width:252.75pt;height:124.5pt;visibility:visible">
                  <v:imagedata r:id="rId7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  <w:r w:rsidRPr="00790483">
              <w:rPr>
                <w:rFonts w:ascii="Times New Roman" w:hAnsi="Times New Roman"/>
              </w:rPr>
              <w:t xml:space="preserve">5-)Ahmet amca, çuvalı sırtında aşağıdaki işlemleri yapıyor. 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 xml:space="preserve">Buna göre Ahmet amcanın yaptığı işlerle ilgili aşağıdakilerden hangisi </w:t>
            </w:r>
            <w:r w:rsidRPr="00790483">
              <w:rPr>
                <w:rFonts w:ascii="Times New Roman" w:hAnsi="Times New Roman"/>
                <w:b/>
                <w:u w:val="single"/>
              </w:rPr>
              <w:t>doğru</w:t>
            </w:r>
            <w:r w:rsidRPr="00790483">
              <w:rPr>
                <w:rFonts w:ascii="Times New Roman" w:hAnsi="Times New Roman"/>
                <w:b/>
              </w:rPr>
              <w:t xml:space="preserve"> ise işaretleyiniz. (15PUAN)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03"/>
              <w:gridCol w:w="4678"/>
            </w:tblGrid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amca, çuvalını sallamadan apartmana ulaştığında iş yapmıyor.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Apartmanın 2. katına çıkan Ahmet amca, iş yapıyor.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amca, resimde bulunduğu yerden çuvalını yerde sürükleyerek apartmana götürürse iş yapar.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 çuvalını kucağında apartmana kadar taşırsa daha fazla iş yapar.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 çuvalını 1. kata çıkardığında yaptığı iş, 3.kata çıkardığında yaptığı işten daha azdır.</w:t>
                  </w:r>
                </w:p>
              </w:tc>
            </w:tr>
            <w:tr w:rsidR="00C15B92" w:rsidRPr="00790483" w:rsidTr="00790483">
              <w:tc>
                <w:tcPr>
                  <w:tcW w:w="40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  <w:shd w:val="clear" w:color="auto" w:fill="FFF3F3"/>
                </w:tcPr>
                <w:p w:rsidR="00C15B92" w:rsidRPr="00790483" w:rsidRDefault="00C15B92" w:rsidP="00790483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90483">
                    <w:rPr>
                      <w:rFonts w:ascii="Times New Roman" w:hAnsi="Times New Roman"/>
                      <w:b/>
                    </w:rPr>
                    <w:t>Ahmet amca çuvalını 2.kattan 1.kata indirirken iş yapmaz.</w:t>
                  </w:r>
                </w:p>
              </w:tc>
            </w:tr>
          </w:tbl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</w:rPr>
              <w:t>6-)Aşağıda numara ile gösterilen kısımların isimlerini boşluklara yazınız. (10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  <w:noProof/>
                <w:lang w:eastAsia="tr-TR"/>
              </w:rPr>
              <w:pict>
                <v:shape id="Resim 9" o:spid="_x0000_i1028" type="#_x0000_t75" style="width:210.75pt;height:132.75pt;visibility:visible">
                  <v:imagedata r:id="rId8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1-......................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2-......................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3-......................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0483">
              <w:rPr>
                <w:rFonts w:ascii="Times New Roman" w:hAnsi="Times New Roman"/>
                <w:b/>
                <w:sz w:val="28"/>
                <w:szCs w:val="28"/>
              </w:rPr>
              <w:t>4-......................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43" w:type="dxa"/>
          </w:tcPr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13" o:spid="_x0000_s1026" type="#_x0000_t75" style="position:absolute;margin-left:309pt;margin-top:246.6pt;width:267pt;height:189pt;z-index:251658240;visibility:visible;mso-position-horizontal-relative:text;mso-position-vertical-relative:text">
                  <v:imagedata r:id="rId9" o:title="" gain="74473f" blacklevel="-5898f"/>
                </v:shape>
              </w:pict>
            </w:r>
            <w:r>
              <w:rPr>
                <w:noProof/>
                <w:lang w:eastAsia="tr-TR"/>
              </w:rPr>
              <w:pict>
                <v:shape id="Resim 9" o:spid="_x0000_s1027" type="#_x0000_t75" style="position:absolute;margin-left:315pt;margin-top:126.25pt;width:252pt;height:189.25pt;z-index:251657216;visibility:visible;mso-position-horizontal-relative:text;mso-position-vertical-relative:text">
                  <v:imagedata r:id="rId10" o:title="" gain="79922f" blacklevel="-7864f"/>
                </v:shape>
              </w:pict>
            </w:r>
            <w:r>
              <w:rPr>
                <w:noProof/>
                <w:lang w:eastAsia="tr-TR"/>
              </w:rPr>
              <w:pict>
                <v:shape id="Resim 8" o:spid="_x0000_s1028" type="#_x0000_t75" style="position:absolute;margin-left:315pt;margin-top:126.25pt;width:252pt;height:189.25pt;z-index:251656192;visibility:visible;mso-position-horizontal-relative:text;mso-position-vertical-relative:text">
                  <v:imagedata r:id="rId10" o:title="" gain="79922f" blacklevel="-7864f"/>
                </v:shape>
              </w:pict>
            </w:r>
            <w:r>
              <w:rPr>
                <w:noProof/>
                <w:lang w:eastAsia="tr-TR"/>
              </w:rPr>
              <w:pict>
                <v:shape id="Resim 7" o:spid="_x0000_s1029" type="#_x0000_t75" style="position:absolute;margin-left:315pt;margin-top:126.25pt;width:252pt;height:189.25pt;z-index:251655168;visibility:visible;mso-position-horizontal-relative:text;mso-position-vertical-relative:text">
                  <v:imagedata r:id="rId10" o:title="" gain="79922f" blacklevel="-7864f"/>
                </v:shape>
              </w:pict>
            </w:r>
            <w:r w:rsidRPr="00790483">
              <w:rPr>
                <w:rFonts w:ascii="Times New Roman" w:hAnsi="Times New Roman"/>
              </w:rPr>
              <w:t>3-)Aşağıda numaralandırılmış olarak göz kusurlarının resimleri verilmiştir.</w:t>
            </w:r>
            <w:r w:rsidRPr="00790483">
              <w:rPr>
                <w:rFonts w:ascii="Times New Roman" w:hAnsi="Times New Roman"/>
                <w:b/>
              </w:rPr>
              <w:t xml:space="preserve"> Buna göre verilen cümlelerin baş kısmındaki boşluğa ilgili göz kusurunun numarasını yazınız. (10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noProof/>
                <w:lang w:eastAsia="tr-TR"/>
              </w:rPr>
              <w:pict>
                <v:shape id="Resim 3" o:spid="_x0000_i1029" type="#_x0000_t75" style="width:252.75pt;height:226.5pt;visibility:visible">
                  <v:imagedata r:id="rId11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(……) Kırmızı ve yeşil renklerin ayırt edilememesidir.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 xml:space="preserve"> (……) Yakının net görülememesidir.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(……) Tedavisi yoktur.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(……) Uzağın net görülememesidir.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4-)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noProof/>
                <w:lang w:eastAsia="tr-TR"/>
              </w:rPr>
              <w:pict>
                <v:shape id="Resim 12" o:spid="_x0000_i1030" type="#_x0000_t75" style="width:198pt;height:162.75pt;visibility:visible">
                  <v:imagedata r:id="rId12" o:title="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Dinamometrelere göre aşağıdaki cümlelerde koyu olarak verilen ifadelerden cümleyi doğru tamamlayanı işaretleyiniz. (15 PUAN)</w:t>
            </w: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>K dinamometresinin yayı M dinamometresinin yayından daha</w:t>
            </w:r>
            <w:r w:rsidRPr="00790483">
              <w:rPr>
                <w:rFonts w:ascii="Times New Roman" w:hAnsi="Times New Roman"/>
                <w:b/>
              </w:rPr>
              <w:t xml:space="preserve"> kalındır / incedir.</w:t>
            </w: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L dinamometresinin yayı diğer dinamometrelerin yayından daha </w:t>
            </w:r>
            <w:r w:rsidRPr="00790483">
              <w:rPr>
                <w:rFonts w:ascii="Times New Roman" w:hAnsi="Times New Roman"/>
                <w:b/>
              </w:rPr>
              <w:t>incedir / kalındır.</w:t>
            </w: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200 N luk yükün ağırlığını </w:t>
            </w:r>
            <w:r w:rsidRPr="00790483">
              <w:rPr>
                <w:rFonts w:ascii="Times New Roman" w:hAnsi="Times New Roman"/>
                <w:b/>
              </w:rPr>
              <w:t>iki / bir</w:t>
            </w:r>
            <w:r w:rsidRPr="00790483">
              <w:rPr>
                <w:rFonts w:ascii="Times New Roman" w:hAnsi="Times New Roman"/>
              </w:rPr>
              <w:t xml:space="preserve"> dinamometrede ölçebiliriz.</w:t>
            </w: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>Üç dinamometreye de 100 N luk kuvvet uygulanırsa</w:t>
            </w:r>
          </w:p>
          <w:p w:rsidR="00C15B92" w:rsidRPr="00790483" w:rsidRDefault="00C15B92" w:rsidP="0079048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 </w:t>
            </w:r>
            <w:r w:rsidRPr="00790483">
              <w:rPr>
                <w:rFonts w:ascii="Times New Roman" w:hAnsi="Times New Roman"/>
                <w:b/>
              </w:rPr>
              <w:t>L / M</w:t>
            </w:r>
            <w:r w:rsidRPr="00790483">
              <w:rPr>
                <w:rFonts w:ascii="Times New Roman" w:hAnsi="Times New Roman"/>
              </w:rPr>
              <w:t xml:space="preserve"> dinamometresinin yayı esnekliğini kaybeder.</w:t>
            </w:r>
          </w:p>
          <w:p w:rsidR="00C15B92" w:rsidRPr="00790483" w:rsidRDefault="00C15B92" w:rsidP="007904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</w:rPr>
              <w:t xml:space="preserve">Üç dinamometrenin yayını eşit miktarda uzatabilmek için </w:t>
            </w:r>
            <w:r w:rsidRPr="00790483">
              <w:rPr>
                <w:rFonts w:ascii="Times New Roman" w:hAnsi="Times New Roman"/>
                <w:b/>
              </w:rPr>
              <w:t>K / M</w:t>
            </w:r>
            <w:r w:rsidRPr="00790483">
              <w:rPr>
                <w:rFonts w:ascii="Times New Roman" w:hAnsi="Times New Roman"/>
              </w:rPr>
              <w:t xml:space="preserve"> dinamometresine daha az kuvvet uygulanmalıdır.</w:t>
            </w:r>
          </w:p>
          <w:p w:rsidR="00C15B92" w:rsidRPr="00790483" w:rsidRDefault="00C15B92" w:rsidP="00790483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  <w:sz w:val="24"/>
                <w:szCs w:val="24"/>
              </w:rPr>
              <w:t>7-)</w:t>
            </w:r>
            <w:r w:rsidRPr="00790483">
              <w:rPr>
                <w:rFonts w:ascii="Times New Roman" w:hAnsi="Times New Roman"/>
                <w:b/>
              </w:rPr>
              <w:t xml:space="preserve"> Aşağıdaki boşluklara uygun kelimeleri yazını 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483">
              <w:rPr>
                <w:rFonts w:ascii="Times New Roman" w:hAnsi="Times New Roman"/>
                <w:b/>
              </w:rPr>
              <w:t>(10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70" o:spid="_x0000_s1030" type="#_x0000_t75" style="position:absolute;margin-left:41.6pt;margin-top:-180.05pt;width:202.1pt;height:188.25pt;z-index:-251657216;visibility:visible">
                  <v:imagedata r:id="rId13" o:title=""/>
                  <w10:wrap type="square"/>
                </v:shape>
              </w:pic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4" o:spid="_x0000_s1031" type="#_x0000_t75" alt="boşaltım-sistemi2" style="position:absolute;margin-left:17.6pt;margin-top:9.35pt;width:237pt;height:228pt;z-index:-251656192;visibility:visible">
                  <v:imagedata r:id="rId14" o:title=""/>
                </v:shape>
              </w:pict>
            </w:r>
            <w:r w:rsidRPr="00790483">
              <w:rPr>
                <w:rFonts w:ascii="Times New Roman" w:hAnsi="Times New Roman"/>
                <w:b/>
              </w:rPr>
              <w:t>8-)Aşağıdaki boşluklara uygun kelimeleri yazını.     (10 puan)</w:t>
            </w: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Başarılar dilerim</w:t>
            </w: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…………………………</w:t>
            </w:r>
          </w:p>
          <w:p w:rsidR="00C15B92" w:rsidRPr="00790483" w:rsidRDefault="00C15B92" w:rsidP="007904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0483">
              <w:rPr>
                <w:rFonts w:ascii="Times New Roman" w:hAnsi="Times New Roman"/>
                <w:b/>
              </w:rPr>
              <w:t>FEN VE TEKNOLOJİ ÖĞRETMENİ</w:t>
            </w:r>
          </w:p>
        </w:tc>
      </w:tr>
    </w:tbl>
    <w:p w:rsidR="00C15B92" w:rsidRPr="00774CD8" w:rsidRDefault="00C15B92" w:rsidP="00774CD8">
      <w:pPr>
        <w:spacing w:after="0"/>
        <w:rPr>
          <w:rFonts w:ascii="Times New Roman" w:hAnsi="Times New Roman"/>
          <w:b/>
        </w:rPr>
      </w:pPr>
    </w:p>
    <w:sectPr w:rsidR="00C15B92" w:rsidRPr="00774CD8" w:rsidSect="00774CD8">
      <w:pgSz w:w="11906" w:h="16838"/>
      <w:pgMar w:top="680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16C52"/>
    <w:multiLevelType w:val="hybridMultilevel"/>
    <w:tmpl w:val="41A4A26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F97A6D"/>
    <w:multiLevelType w:val="hybridMultilevel"/>
    <w:tmpl w:val="089ED3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CD8"/>
    <w:rsid w:val="000035C7"/>
    <w:rsid w:val="00036343"/>
    <w:rsid w:val="000817D8"/>
    <w:rsid w:val="0009090A"/>
    <w:rsid w:val="000A48A1"/>
    <w:rsid w:val="000D3E10"/>
    <w:rsid w:val="000E083D"/>
    <w:rsid w:val="00105041"/>
    <w:rsid w:val="00126F74"/>
    <w:rsid w:val="00152514"/>
    <w:rsid w:val="001F71EE"/>
    <w:rsid w:val="002025A7"/>
    <w:rsid w:val="00261925"/>
    <w:rsid w:val="002A6A88"/>
    <w:rsid w:val="002A731B"/>
    <w:rsid w:val="002E0E6C"/>
    <w:rsid w:val="002E0EB2"/>
    <w:rsid w:val="00330659"/>
    <w:rsid w:val="003C78F2"/>
    <w:rsid w:val="003E748B"/>
    <w:rsid w:val="0048394F"/>
    <w:rsid w:val="004915E6"/>
    <w:rsid w:val="00491622"/>
    <w:rsid w:val="004B40EC"/>
    <w:rsid w:val="004D15F5"/>
    <w:rsid w:val="004D5347"/>
    <w:rsid w:val="00511F01"/>
    <w:rsid w:val="005845F0"/>
    <w:rsid w:val="00615521"/>
    <w:rsid w:val="00633BE2"/>
    <w:rsid w:val="00697419"/>
    <w:rsid w:val="006B004E"/>
    <w:rsid w:val="006B33A7"/>
    <w:rsid w:val="006E2C6B"/>
    <w:rsid w:val="00732EF9"/>
    <w:rsid w:val="00770AEB"/>
    <w:rsid w:val="00774CD8"/>
    <w:rsid w:val="00790483"/>
    <w:rsid w:val="00796381"/>
    <w:rsid w:val="007C509E"/>
    <w:rsid w:val="007D7EE4"/>
    <w:rsid w:val="007F7AA7"/>
    <w:rsid w:val="0089101F"/>
    <w:rsid w:val="008E45A1"/>
    <w:rsid w:val="00901F23"/>
    <w:rsid w:val="00927880"/>
    <w:rsid w:val="00974C1B"/>
    <w:rsid w:val="009A7580"/>
    <w:rsid w:val="00A34673"/>
    <w:rsid w:val="00A347A4"/>
    <w:rsid w:val="00A90A45"/>
    <w:rsid w:val="00AB7F5F"/>
    <w:rsid w:val="00AC32CD"/>
    <w:rsid w:val="00AC34EF"/>
    <w:rsid w:val="00AD3DBA"/>
    <w:rsid w:val="00AF36B7"/>
    <w:rsid w:val="00B2102F"/>
    <w:rsid w:val="00B86414"/>
    <w:rsid w:val="00BF2BA9"/>
    <w:rsid w:val="00C14F78"/>
    <w:rsid w:val="00C15B92"/>
    <w:rsid w:val="00C476A8"/>
    <w:rsid w:val="00CA41E2"/>
    <w:rsid w:val="00D173B3"/>
    <w:rsid w:val="00D23498"/>
    <w:rsid w:val="00D23B9B"/>
    <w:rsid w:val="00D27FCF"/>
    <w:rsid w:val="00D82FDF"/>
    <w:rsid w:val="00D97F7B"/>
    <w:rsid w:val="00DC4272"/>
    <w:rsid w:val="00DF5380"/>
    <w:rsid w:val="00E05941"/>
    <w:rsid w:val="00E52100"/>
    <w:rsid w:val="00E73AFB"/>
    <w:rsid w:val="00E802D2"/>
    <w:rsid w:val="00EA6FB1"/>
    <w:rsid w:val="00F351C2"/>
    <w:rsid w:val="00F52941"/>
    <w:rsid w:val="00F934D6"/>
    <w:rsid w:val="00FB18E6"/>
    <w:rsid w:val="00FC342A"/>
    <w:rsid w:val="00FD0A70"/>
    <w:rsid w:val="00FF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74C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9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7F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D3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393</Words>
  <Characters>2246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YANIK</dc:creator>
  <cp:keywords/>
  <dc:description/>
  <cp:lastModifiedBy>fatih</cp:lastModifiedBy>
  <cp:revision>14</cp:revision>
  <cp:lastPrinted>2013-12-13T19:53:00Z</cp:lastPrinted>
  <dcterms:created xsi:type="dcterms:W3CDTF">2014-11-20T20:31:00Z</dcterms:created>
  <dcterms:modified xsi:type="dcterms:W3CDTF">2014-12-01T14:52:00Z</dcterms:modified>
</cp:coreProperties>
</file>